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F9887" w14:textId="4F824C96" w:rsidR="00CA309E" w:rsidRPr="003D38A3" w:rsidRDefault="00812263" w:rsidP="003D38A3">
                            <w:pPr>
                              <w:pStyle w:val="CourseContainedHeader"/>
                            </w:pPr>
                            <w:r>
                              <w:t>Material Verification &amp; Rough-Cut Length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08F9887" w14:textId="4F824C96" w:rsidR="00CA309E" w:rsidRPr="003D38A3" w:rsidRDefault="00812263" w:rsidP="003D38A3">
                      <w:pPr>
                        <w:pStyle w:val="CourseContainedHeader"/>
                      </w:pPr>
                      <w:r>
                        <w:t>Material Verification &amp; Rough-Cut Length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7D68D078" w:rsidR="003D38A3" w:rsidRPr="003D38A3" w:rsidRDefault="00924358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81226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9013C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81226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7D68D078" w:rsidR="003D38A3" w:rsidRPr="003D38A3" w:rsidRDefault="00924358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81226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9013C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81226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3E35F2A" w:rsidR="00B7184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B71847" w:rsidRPr="000A0E77" w14:paraId="2A2C2CEE" w14:textId="2AF2C7AD" w:rsidTr="00B71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B71847" w:rsidRPr="000A0E77" w:rsidRDefault="00B71847" w:rsidP="00C30650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1CE7BF0F" w14:textId="45E2248F" w:rsidR="00CA309E" w:rsidRDefault="00812263" w:rsidP="00141640">
      <w:pPr>
        <w:rPr>
          <w:lang w:eastAsia="en-AU"/>
        </w:rPr>
      </w:pPr>
      <w:r>
        <w:rPr>
          <w:lang w:eastAsia="en-AU"/>
        </w:rPr>
        <w:t>You will identify and verify material for your mallet parts, measure rough-cut lengths based on the technical drawing, and safely cut the pieces using approved equipment.</w:t>
      </w:r>
    </w:p>
    <w:p w14:paraId="29215304" w14:textId="77777777" w:rsidR="00970806" w:rsidRDefault="00970806" w:rsidP="00141640">
      <w:pPr>
        <w:rPr>
          <w:lang w:eastAsia="en-AU"/>
        </w:rPr>
      </w:pPr>
    </w:p>
    <w:p w14:paraId="3E8137CF" w14:textId="4A631559" w:rsidR="00970806" w:rsidRDefault="00812263" w:rsidP="00141640">
      <w:pPr>
        <w:rPr>
          <w:lang w:eastAsia="en-AU"/>
        </w:rPr>
      </w:pPr>
      <w:r>
        <w:rPr>
          <w:lang w:eastAsia="en-AU"/>
        </w:rPr>
        <w:t>Use this worksheet to document material details, mark-up measurements, and safety compliance. You will be assessed on accuracy (</w:t>
      </w:r>
      <w:r>
        <w:rPr>
          <w:rFonts w:cstheme="minorHAnsi"/>
          <w:lang w:eastAsia="en-AU"/>
        </w:rPr>
        <w:t>±</w:t>
      </w:r>
      <w:r>
        <w:rPr>
          <w:lang w:eastAsia="en-AU"/>
        </w:rPr>
        <w:t>2mm), safe cutting technique, and handling.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0B0E7DC7" w14:textId="5E084124" w:rsidR="006A72B3" w:rsidRPr="001721F2" w:rsidRDefault="00B83531" w:rsidP="001721F2">
      <w:pPr>
        <w:pStyle w:val="Heading4"/>
        <w:numPr>
          <w:ilvl w:val="0"/>
          <w:numId w:val="0"/>
        </w:numPr>
        <w:ind w:left="284" w:hanging="284"/>
      </w:pPr>
      <w:r>
        <w:t xml:space="preserve">Section 1 </w:t>
      </w:r>
      <w:r w:rsidR="00484E88">
        <w:t>–</w:t>
      </w:r>
      <w:r>
        <w:t xml:space="preserve"> </w:t>
      </w:r>
      <w:r w:rsidR="00970806">
        <w:t>Stamping Setup</w:t>
      </w:r>
    </w:p>
    <w:p w14:paraId="09D415BC" w14:textId="202BF80F" w:rsidR="00CA6CF4" w:rsidRPr="006A72B3" w:rsidRDefault="005F7F66" w:rsidP="00CA6CF4">
      <w:pPr>
        <w:rPr>
          <w:b/>
          <w:bCs/>
          <w:lang w:eastAsia="en-AU"/>
        </w:rPr>
      </w:pPr>
      <w:r>
        <w:rPr>
          <w:b/>
          <w:bCs/>
          <w:lang w:eastAsia="en-AU"/>
        </w:rPr>
        <w:t>What part are you cutting today?</w:t>
      </w:r>
    </w:p>
    <w:p w14:paraId="28528CB0" w14:textId="6F6A573C" w:rsidR="00CA6CF4" w:rsidRPr="00D14D0E" w:rsidRDefault="00924358" w:rsidP="00CA6CF4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20746459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6D69B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5F7F66">
        <w:t>Handle</w:t>
      </w:r>
    </w:p>
    <w:p w14:paraId="01EC090B" w14:textId="3F41978B" w:rsidR="00CA6CF4" w:rsidRPr="00D14D0E" w:rsidRDefault="00924358" w:rsidP="00CA6CF4">
      <w:pPr>
        <w:pStyle w:val="ListParagraph"/>
        <w:ind w:left="284"/>
      </w:pPr>
      <w:sdt>
        <w:sdtPr>
          <w:rPr>
            <w:sz w:val="28"/>
            <w:szCs w:val="28"/>
          </w:rPr>
          <w:id w:val="-8261243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223A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5F7F66">
        <w:t>Head</w:t>
      </w:r>
    </w:p>
    <w:p w14:paraId="37FB4FA9" w14:textId="5D43370B" w:rsidR="00876B68" w:rsidRPr="00D14D0E" w:rsidRDefault="00924358" w:rsidP="000456D4">
      <w:pPr>
        <w:pStyle w:val="ListParagraph"/>
        <w:ind w:left="284"/>
      </w:pPr>
      <w:sdt>
        <w:sdtPr>
          <w:rPr>
            <w:sz w:val="28"/>
            <w:szCs w:val="28"/>
          </w:rPr>
          <w:id w:val="14918566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proofErr w:type="gramStart"/>
      <w:r w:rsidR="000456D4">
        <w:t>Other:_</w:t>
      </w:r>
      <w:proofErr w:type="gramEnd"/>
      <w:r w:rsidR="000456D4">
        <w:t>_________________________________</w:t>
      </w:r>
    </w:p>
    <w:p w14:paraId="0DDFDA6C" w14:textId="77777777" w:rsidR="003B5406" w:rsidRDefault="003B5406" w:rsidP="003B5406">
      <w:pPr>
        <w:rPr>
          <w:b/>
          <w:bCs/>
          <w:lang w:eastAsia="en-AU"/>
        </w:rPr>
      </w:pPr>
    </w:p>
    <w:p w14:paraId="626A5F94" w14:textId="1624FB50" w:rsidR="006A72B3" w:rsidRPr="006A72B3" w:rsidRDefault="007937CC" w:rsidP="003B5406">
      <w:pPr>
        <w:rPr>
          <w:b/>
          <w:bCs/>
          <w:lang w:eastAsia="en-AU"/>
        </w:rPr>
      </w:pPr>
      <w:r>
        <w:rPr>
          <w:b/>
          <w:bCs/>
          <w:lang w:eastAsia="en-AU"/>
        </w:rPr>
        <w:t>Material type and dimensions (before cutting):</w:t>
      </w:r>
    </w:p>
    <w:p w14:paraId="6C0EBF12" w14:textId="3CF0C59F" w:rsidR="00460086" w:rsidRDefault="00E72134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</w:t>
      </w:r>
      <w:r w:rsidR="007937CC">
        <w:rPr>
          <w:lang w:eastAsia="en-AU"/>
        </w:rPr>
        <w:t>_______________________________________________________________________________________</w:t>
      </w:r>
    </w:p>
    <w:p w14:paraId="19051C7C" w14:textId="0785D252" w:rsidR="00940736" w:rsidRPr="006A72B3" w:rsidRDefault="007937CC" w:rsidP="00940736">
      <w:pPr>
        <w:rPr>
          <w:b/>
          <w:bCs/>
          <w:lang w:eastAsia="en-AU"/>
        </w:rPr>
      </w:pPr>
      <w:r>
        <w:rPr>
          <w:b/>
          <w:bCs/>
          <w:lang w:eastAsia="en-AU"/>
        </w:rPr>
        <w:t>How did you confirm material matches the drawing</w:t>
      </w:r>
      <w:r w:rsidR="00940736">
        <w:rPr>
          <w:b/>
          <w:bCs/>
          <w:lang w:eastAsia="en-AU"/>
        </w:rPr>
        <w:t>?</w:t>
      </w:r>
    </w:p>
    <w:p w14:paraId="74226D40" w14:textId="202A6C3F" w:rsidR="00940736" w:rsidRDefault="00924358" w:rsidP="00940736">
      <w:pPr>
        <w:pStyle w:val="ListParagraph"/>
        <w:ind w:left="284"/>
      </w:pPr>
      <w:sdt>
        <w:sdtPr>
          <w:rPr>
            <w:sz w:val="28"/>
            <w:szCs w:val="28"/>
          </w:rPr>
          <w:id w:val="35368930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40736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40736" w:rsidRPr="00D14D0E">
        <w:t xml:space="preserve"> </w:t>
      </w:r>
      <w:r w:rsidR="007937CC">
        <w:t>Measurement</w:t>
      </w:r>
    </w:p>
    <w:p w14:paraId="6E64DC2C" w14:textId="73342534" w:rsidR="006C0C7B" w:rsidRDefault="00924358" w:rsidP="006C0C7B">
      <w:pPr>
        <w:pStyle w:val="ListParagraph"/>
        <w:ind w:left="284"/>
      </w:pPr>
      <w:sdt>
        <w:sdtPr>
          <w:rPr>
            <w:sz w:val="28"/>
            <w:szCs w:val="28"/>
          </w:rPr>
          <w:id w:val="145428298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6C0C7B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C0C7B">
        <w:t xml:space="preserve"> </w:t>
      </w:r>
      <w:r w:rsidR="007937CC">
        <w:t>Label/tag check</w:t>
      </w:r>
    </w:p>
    <w:p w14:paraId="13FB5DD9" w14:textId="2AA56F2C" w:rsidR="007937CC" w:rsidRPr="006C0C7B" w:rsidRDefault="00924358" w:rsidP="007937CC">
      <w:pPr>
        <w:pStyle w:val="ListParagraph"/>
        <w:ind w:left="284"/>
      </w:pPr>
      <w:sdt>
        <w:sdtPr>
          <w:rPr>
            <w:sz w:val="28"/>
            <w:szCs w:val="28"/>
          </w:rPr>
          <w:id w:val="-122159411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937CC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937CC">
        <w:t xml:space="preserve"> Teacher verified</w:t>
      </w:r>
    </w:p>
    <w:p w14:paraId="2EA8A095" w14:textId="7B121BE4" w:rsidR="003F388F" w:rsidRDefault="00924358" w:rsidP="00215E27">
      <w:pPr>
        <w:pStyle w:val="ListParagraph"/>
        <w:ind w:left="284"/>
      </w:pPr>
      <w:sdt>
        <w:sdtPr>
          <w:rPr>
            <w:sz w:val="28"/>
            <w:szCs w:val="28"/>
          </w:rPr>
          <w:id w:val="-11845415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15E2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40736" w:rsidRPr="00D14D0E">
        <w:t xml:space="preserve"> </w:t>
      </w:r>
      <w:r w:rsidR="007937CC">
        <w:t>Compared to sample</w:t>
      </w:r>
    </w:p>
    <w:p w14:paraId="32D6E6A9" w14:textId="77777777" w:rsidR="006D69B3" w:rsidRDefault="006D69B3" w:rsidP="00215E27">
      <w:pPr>
        <w:pStyle w:val="Heading4"/>
        <w:numPr>
          <w:ilvl w:val="0"/>
          <w:numId w:val="0"/>
        </w:numPr>
        <w:ind w:left="284" w:hanging="284"/>
      </w:pPr>
    </w:p>
    <w:p w14:paraId="3DD5782D" w14:textId="23C760BD" w:rsidR="007E1A7D" w:rsidRPr="001721F2" w:rsidRDefault="00215E27" w:rsidP="00215E27">
      <w:pPr>
        <w:pStyle w:val="Heading4"/>
        <w:numPr>
          <w:ilvl w:val="0"/>
          <w:numId w:val="0"/>
        </w:numPr>
        <w:ind w:left="284" w:hanging="284"/>
      </w:pPr>
      <w:r>
        <w:t>S</w:t>
      </w:r>
      <w:r w:rsidR="007E1A7D">
        <w:t xml:space="preserve">ection 2 – </w:t>
      </w:r>
      <w:r w:rsidR="007937CC">
        <w:t>Measurement &amp; Marking</w:t>
      </w:r>
    </w:p>
    <w:p w14:paraId="417038BB" w14:textId="3614E902" w:rsidR="007E1A7D" w:rsidRDefault="007937CC" w:rsidP="007E1A7D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What is the rough-cut length required for this part?  </w:t>
      </w:r>
      <w:r w:rsidR="00371BB1">
        <w:rPr>
          <w:b/>
          <w:bCs/>
          <w:lang w:eastAsia="en-AU"/>
        </w:rPr>
        <w:t>___________</w:t>
      </w:r>
      <w:r>
        <w:rPr>
          <w:b/>
          <w:bCs/>
          <w:lang w:eastAsia="en-AU"/>
        </w:rPr>
        <w:t>__ mm</w:t>
      </w:r>
    </w:p>
    <w:p w14:paraId="48903794" w14:textId="77777777" w:rsidR="00371BB1" w:rsidRDefault="00371BB1" w:rsidP="007E1A7D">
      <w:pPr>
        <w:rPr>
          <w:b/>
          <w:bCs/>
          <w:lang w:eastAsia="en-AU"/>
        </w:rPr>
      </w:pPr>
    </w:p>
    <w:p w14:paraId="4F80FA97" w14:textId="77777777" w:rsidR="006D69B3" w:rsidRDefault="006D69B3">
      <w:pPr>
        <w:spacing w:before="0" w:after="0"/>
        <w:rPr>
          <w:b/>
          <w:bCs/>
          <w:lang w:eastAsia="en-AU"/>
        </w:rPr>
      </w:pPr>
      <w:r>
        <w:rPr>
          <w:b/>
          <w:bCs/>
          <w:lang w:eastAsia="en-AU"/>
        </w:rPr>
        <w:br w:type="page"/>
      </w:r>
    </w:p>
    <w:p w14:paraId="0F893D73" w14:textId="795BBD7A" w:rsidR="006F6457" w:rsidRPr="006A72B3" w:rsidRDefault="007937CC" w:rsidP="007E1A7D">
      <w:pPr>
        <w:rPr>
          <w:b/>
          <w:bCs/>
          <w:lang w:eastAsia="en-AU"/>
        </w:rPr>
      </w:pPr>
      <w:r>
        <w:rPr>
          <w:b/>
          <w:bCs/>
          <w:lang w:eastAsia="en-AU"/>
        </w:rPr>
        <w:lastRenderedPageBreak/>
        <w:t>Did you mark out the length using a rule or me</w:t>
      </w:r>
      <w:r w:rsidR="009A0A86">
        <w:rPr>
          <w:b/>
          <w:bCs/>
          <w:lang w:eastAsia="en-AU"/>
        </w:rPr>
        <w:t>asuring tape?</w:t>
      </w:r>
    </w:p>
    <w:p w14:paraId="093D245F" w14:textId="25A26CD4" w:rsidR="007E1A7D" w:rsidRPr="00D14D0E" w:rsidRDefault="00924358" w:rsidP="007E1A7D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20553599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E1A7D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r w:rsidR="009A0A86">
        <w:t>Yes</w:t>
      </w:r>
    </w:p>
    <w:p w14:paraId="09A8FA1A" w14:textId="436024B7" w:rsidR="007E1A7D" w:rsidRPr="00D14D0E" w:rsidRDefault="00924358" w:rsidP="007E1A7D">
      <w:pPr>
        <w:pStyle w:val="ListParagraph"/>
        <w:ind w:left="284"/>
      </w:pPr>
      <w:sdt>
        <w:sdtPr>
          <w:rPr>
            <w:sz w:val="28"/>
            <w:szCs w:val="28"/>
          </w:rPr>
          <w:id w:val="-166584382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845D1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r w:rsidR="009A0A86">
        <w:t>No – explain below</w:t>
      </w:r>
    </w:p>
    <w:p w14:paraId="2F76D5BD" w14:textId="77777777" w:rsidR="0007227C" w:rsidRDefault="0007227C" w:rsidP="0007227C"/>
    <w:p w14:paraId="3EE9E303" w14:textId="5A6D5586" w:rsidR="0007227C" w:rsidRDefault="0007227C" w:rsidP="0007227C">
      <w:r>
        <w:t>Marking notes or challenges:</w:t>
      </w:r>
    </w:p>
    <w:p w14:paraId="41EEDDF3" w14:textId="2F2BD07C" w:rsidR="007E1A7D" w:rsidRDefault="007E1A7D" w:rsidP="009A0A86">
      <w:pPr>
        <w:spacing w:line="480" w:lineRule="auto"/>
      </w:pPr>
      <w:r>
        <w:t>_________________________________</w:t>
      </w:r>
      <w:r w:rsidR="00113E91">
        <w:t>_____________________________________</w:t>
      </w:r>
      <w:r>
        <w:t>_</w:t>
      </w:r>
      <w:r w:rsidR="00113E91">
        <w:t>________</w:t>
      </w:r>
      <w:r w:rsidR="00B2181C">
        <w:t>_______________________________________________________________________________________</w:t>
      </w:r>
      <w:r w:rsidR="009A0A86">
        <w:t>_______________________________________________________________________________________________</w:t>
      </w:r>
    </w:p>
    <w:p w14:paraId="58D629A2" w14:textId="618209B5" w:rsidR="0007227C" w:rsidRPr="001721F2" w:rsidRDefault="0007227C" w:rsidP="0007227C">
      <w:pPr>
        <w:pStyle w:val="Heading4"/>
        <w:numPr>
          <w:ilvl w:val="0"/>
          <w:numId w:val="0"/>
        </w:numPr>
        <w:ind w:left="284" w:hanging="284"/>
      </w:pPr>
      <w:r>
        <w:t>Section 3 – Cutting Equipment</w:t>
      </w:r>
    </w:p>
    <w:p w14:paraId="2B0820F7" w14:textId="4ADEF7DF" w:rsidR="0007227C" w:rsidRPr="006A72B3" w:rsidRDefault="0007227C" w:rsidP="0007227C">
      <w:pPr>
        <w:rPr>
          <w:b/>
          <w:bCs/>
          <w:lang w:eastAsia="en-AU"/>
        </w:rPr>
      </w:pPr>
      <w:r>
        <w:rPr>
          <w:b/>
          <w:bCs/>
          <w:lang w:eastAsia="en-AU"/>
        </w:rPr>
        <w:t>Which tool did you use to cut the part?</w:t>
      </w:r>
    </w:p>
    <w:p w14:paraId="71E579E5" w14:textId="70A86BD2" w:rsidR="0007227C" w:rsidRPr="00D14D0E" w:rsidRDefault="00924358" w:rsidP="0007227C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153437977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7227C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7227C" w:rsidRPr="00D14D0E">
        <w:t xml:space="preserve"> </w:t>
      </w:r>
      <w:r w:rsidR="0007227C">
        <w:t>Bandsaw</w:t>
      </w:r>
    </w:p>
    <w:p w14:paraId="0B82420D" w14:textId="7A150AA1" w:rsidR="0007227C" w:rsidRPr="00D14D0E" w:rsidRDefault="00924358" w:rsidP="0007227C">
      <w:pPr>
        <w:pStyle w:val="ListParagraph"/>
        <w:ind w:left="284"/>
      </w:pPr>
      <w:sdt>
        <w:sdtPr>
          <w:rPr>
            <w:sz w:val="28"/>
            <w:szCs w:val="28"/>
          </w:rPr>
          <w:id w:val="75540941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7227C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7227C" w:rsidRPr="00D14D0E">
        <w:t xml:space="preserve"> </w:t>
      </w:r>
      <w:r w:rsidR="0007227C">
        <w:t>Hacksaw</w:t>
      </w:r>
    </w:p>
    <w:p w14:paraId="1F2CA9F1" w14:textId="77777777" w:rsidR="0007227C" w:rsidRPr="00D14D0E" w:rsidRDefault="00924358" w:rsidP="0007227C">
      <w:pPr>
        <w:pStyle w:val="ListParagraph"/>
        <w:ind w:left="284"/>
      </w:pPr>
      <w:sdt>
        <w:sdtPr>
          <w:rPr>
            <w:sz w:val="28"/>
            <w:szCs w:val="28"/>
          </w:rPr>
          <w:id w:val="66451376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7227C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7227C" w:rsidRPr="00D14D0E">
        <w:t xml:space="preserve"> </w:t>
      </w:r>
      <w:proofErr w:type="gramStart"/>
      <w:r w:rsidR="0007227C">
        <w:t>Other:_</w:t>
      </w:r>
      <w:proofErr w:type="gramEnd"/>
      <w:r w:rsidR="0007227C">
        <w:t>_________________________________</w:t>
      </w:r>
    </w:p>
    <w:p w14:paraId="189AAD0E" w14:textId="77777777" w:rsidR="00AD0C20" w:rsidRDefault="00AD0C20" w:rsidP="00AD0C20">
      <w:pPr>
        <w:rPr>
          <w:b/>
          <w:bCs/>
          <w:lang w:eastAsia="en-AU"/>
        </w:rPr>
      </w:pPr>
    </w:p>
    <w:p w14:paraId="5046131E" w14:textId="68671CD3" w:rsidR="00AD0C20" w:rsidRPr="006A72B3" w:rsidRDefault="00AD0C20" w:rsidP="00AD0C20">
      <w:pPr>
        <w:rPr>
          <w:b/>
          <w:bCs/>
          <w:lang w:eastAsia="en-AU"/>
        </w:rPr>
      </w:pPr>
      <w:r>
        <w:rPr>
          <w:b/>
          <w:bCs/>
          <w:lang w:eastAsia="en-AU"/>
        </w:rPr>
        <w:t>Was the blade/saw setup inspected before use?</w:t>
      </w:r>
    </w:p>
    <w:p w14:paraId="2B5849EE" w14:textId="784D0920" w:rsidR="00AD0C20" w:rsidRPr="00D14D0E" w:rsidRDefault="00924358" w:rsidP="00AD0C20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37281113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D0C20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D0C20" w:rsidRPr="00D14D0E">
        <w:t xml:space="preserve"> </w:t>
      </w:r>
      <w:r w:rsidR="00AD0C20">
        <w:t>Yes</w:t>
      </w:r>
    </w:p>
    <w:p w14:paraId="4B8D0849" w14:textId="77777777" w:rsidR="00331122" w:rsidRDefault="00924358" w:rsidP="00331122">
      <w:pPr>
        <w:pStyle w:val="ListParagraph"/>
        <w:ind w:left="284"/>
      </w:pPr>
      <w:sdt>
        <w:sdtPr>
          <w:rPr>
            <w:sz w:val="28"/>
            <w:szCs w:val="28"/>
          </w:rPr>
          <w:id w:val="-34077825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D0C2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D0C20" w:rsidRPr="00D14D0E">
        <w:t xml:space="preserve"> </w:t>
      </w:r>
      <w:r w:rsidR="00AD0C20">
        <w:t>No</w:t>
      </w:r>
      <w:r w:rsidR="00331122">
        <w:t xml:space="preserve"> – explain:</w:t>
      </w:r>
    </w:p>
    <w:p w14:paraId="59986266" w14:textId="5131EC9A" w:rsidR="00AD0C20" w:rsidRPr="00D14D0E" w:rsidRDefault="00AD0C20" w:rsidP="00331122">
      <w:pPr>
        <w:spacing w:line="480" w:lineRule="auto"/>
      </w:pPr>
      <w:r>
        <w:t>__________________________________</w:t>
      </w:r>
      <w:r w:rsidR="00331122">
        <w:t>____________________________________________________________________________________________________________________________________________</w:t>
      </w:r>
    </w:p>
    <w:p w14:paraId="642A7EF5" w14:textId="72CF66A9" w:rsidR="00B432FB" w:rsidRPr="009951A4" w:rsidRDefault="00B432FB" w:rsidP="00B432FB">
      <w:pPr>
        <w:pStyle w:val="Heading4"/>
        <w:numPr>
          <w:ilvl w:val="0"/>
          <w:numId w:val="0"/>
        </w:numPr>
        <w:ind w:left="284" w:hanging="284"/>
      </w:pPr>
      <w:r>
        <w:t>Section 4 – Accuracy &amp; Safety Checklist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539"/>
        <w:gridCol w:w="2126"/>
        <w:gridCol w:w="4111"/>
      </w:tblGrid>
      <w:tr w:rsidR="00B432FB" w:rsidRPr="000A0E77" w14:paraId="791810BB" w14:textId="77777777" w:rsidTr="122A0F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4D556F92" w14:textId="52D1BD61" w:rsidR="00B432FB" w:rsidRDefault="00B432FB" w:rsidP="00EB4F22">
            <w:pPr>
              <w:pStyle w:val="TableHeadings"/>
            </w:pPr>
            <w:r>
              <w:t>Task</w:t>
            </w:r>
          </w:p>
        </w:tc>
        <w:tc>
          <w:tcPr>
            <w:tcW w:w="2126" w:type="dxa"/>
            <w:tcBorders>
              <w:left w:val="single" w:sz="4" w:space="0" w:color="000000" w:themeColor="accent6"/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61A60376" w14:textId="77777777" w:rsidR="00B432FB" w:rsidRDefault="00B432FB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Completed</w:t>
            </w:r>
          </w:p>
        </w:tc>
        <w:tc>
          <w:tcPr>
            <w:tcW w:w="4111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38DFB463" w14:textId="6AA205D5" w:rsidR="00B432FB" w:rsidRDefault="00B432FB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Notes / </w:t>
            </w:r>
            <w:r w:rsidR="003F388F">
              <w:t>Adjustments</w:t>
            </w:r>
          </w:p>
        </w:tc>
      </w:tr>
      <w:tr w:rsidR="00B432FB" w:rsidRPr="000A0E77" w14:paraId="3C3847A4" w14:textId="77777777" w:rsidTr="122A0F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B46BCD0" w14:textId="4DE7712C" w:rsidR="00B432FB" w:rsidRPr="00792603" w:rsidRDefault="00B432FB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</w:t>
            </w:r>
            <w:r w:rsidR="00B8665D">
              <w:rPr>
                <w:b w:val="0"/>
                <w:bCs w:val="0"/>
              </w:rPr>
              <w:t>terial secured for cutting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3C63A2C" w14:textId="77777777" w:rsidR="00B432FB" w:rsidRDefault="00924358" w:rsidP="00EB4F22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33111025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432FB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B432FB" w:rsidRPr="00D14D0E">
              <w:t xml:space="preserve"> </w:t>
            </w:r>
            <w:r w:rsidR="00B432FB">
              <w:t xml:space="preserve">Yes    </w:t>
            </w:r>
            <w:sdt>
              <w:sdtPr>
                <w:rPr>
                  <w:sz w:val="28"/>
                  <w:szCs w:val="28"/>
                </w:rPr>
                <w:id w:val="-51005672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432FB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B432FB">
              <w:rPr>
                <w:sz w:val="28"/>
                <w:szCs w:val="28"/>
              </w:rPr>
              <w:t xml:space="preserve"> </w:t>
            </w:r>
            <w:r w:rsidR="00B432FB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6B2962E" w14:textId="77777777" w:rsidR="00B432FB" w:rsidRDefault="00B432FB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432FB" w:rsidRPr="000A0E77" w14:paraId="53034BA0" w14:textId="77777777" w:rsidTr="122A0F2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6212BD4" w14:textId="1EEAD009" w:rsidR="00B432FB" w:rsidRPr="00792603" w:rsidRDefault="40F24AF1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Cut length </w:t>
            </w:r>
            <w:r w:rsidR="2268EEE1"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</w:rPr>
              <w:t>within</w:t>
            </w:r>
            <w:r w:rsidR="182DF8C8">
              <w:rPr>
                <w:b w:val="0"/>
                <w:bCs w:val="0"/>
              </w:rPr>
              <w:t xml:space="preserve"> </w:t>
            </w:r>
            <w:r w:rsidR="0D1C2863">
              <w:rPr>
                <w:b w:val="0"/>
                <w:bCs w:val="0"/>
              </w:rPr>
              <w:t xml:space="preserve">tolerance) 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19B4845" w14:textId="77777777" w:rsidR="00B432FB" w:rsidRDefault="00924358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140706723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432FB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B432FB" w:rsidRPr="00D14D0E">
              <w:t xml:space="preserve"> </w:t>
            </w:r>
            <w:r w:rsidR="00B432FB">
              <w:t xml:space="preserve">Yes    </w:t>
            </w:r>
            <w:sdt>
              <w:sdtPr>
                <w:rPr>
                  <w:sz w:val="28"/>
                  <w:szCs w:val="28"/>
                </w:rPr>
                <w:id w:val="181652000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432FB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B432FB">
              <w:rPr>
                <w:sz w:val="28"/>
                <w:szCs w:val="28"/>
              </w:rPr>
              <w:t xml:space="preserve"> </w:t>
            </w:r>
            <w:r w:rsidR="00B432FB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D305A41" w14:textId="4B301CCD" w:rsidR="00B432FB" w:rsidRDefault="003F388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Actual length: _______________ mm</w:t>
            </w:r>
          </w:p>
        </w:tc>
      </w:tr>
      <w:tr w:rsidR="00B432FB" w:rsidRPr="000A0E77" w14:paraId="4149581B" w14:textId="77777777" w:rsidTr="122A0F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0791510" w14:textId="0CFB0873" w:rsidR="00B432FB" w:rsidRPr="00792603" w:rsidRDefault="003F388F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Edges clean and free of burrs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029DBC9" w14:textId="77777777" w:rsidR="00B432FB" w:rsidRDefault="00924358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196715831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432FB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B432FB" w:rsidRPr="00D14D0E">
              <w:t xml:space="preserve"> </w:t>
            </w:r>
            <w:r w:rsidR="00B432FB">
              <w:t xml:space="preserve">Yes    </w:t>
            </w:r>
            <w:sdt>
              <w:sdtPr>
                <w:rPr>
                  <w:sz w:val="28"/>
                  <w:szCs w:val="28"/>
                </w:rPr>
                <w:id w:val="-17643386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432FB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B432FB">
              <w:rPr>
                <w:sz w:val="28"/>
                <w:szCs w:val="28"/>
              </w:rPr>
              <w:t xml:space="preserve"> </w:t>
            </w:r>
            <w:r w:rsidR="00B432FB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0E160BF" w14:textId="77777777" w:rsidR="00B432FB" w:rsidRDefault="00B432FB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432FB" w:rsidRPr="000A0E77" w14:paraId="3A2C0585" w14:textId="77777777" w:rsidTr="122A0F2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5C5C812" w14:textId="685D49B3" w:rsidR="00B432FB" w:rsidRDefault="003F388F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PPE </w:t>
            </w:r>
            <w:proofErr w:type="gramStart"/>
            <w:r>
              <w:rPr>
                <w:b w:val="0"/>
                <w:bCs w:val="0"/>
              </w:rPr>
              <w:t>worn at all times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F992038" w14:textId="77777777" w:rsidR="00B432FB" w:rsidRDefault="00924358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649604469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432FB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B432FB" w:rsidRPr="00D14D0E">
              <w:t xml:space="preserve"> </w:t>
            </w:r>
            <w:r w:rsidR="00B432FB">
              <w:t xml:space="preserve">Yes    </w:t>
            </w:r>
            <w:sdt>
              <w:sdtPr>
                <w:rPr>
                  <w:sz w:val="28"/>
                  <w:szCs w:val="28"/>
                </w:rPr>
                <w:id w:val="204478976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432FB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B432FB">
              <w:rPr>
                <w:sz w:val="28"/>
                <w:szCs w:val="28"/>
              </w:rPr>
              <w:t xml:space="preserve"> </w:t>
            </w:r>
            <w:r w:rsidR="00B432FB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07601B3" w14:textId="77777777" w:rsidR="00B432FB" w:rsidRDefault="00B432FB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388F" w:rsidRPr="000A0E77" w14:paraId="5C860957" w14:textId="77777777" w:rsidTr="122A0F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6B15C21" w14:textId="1B042A02" w:rsidR="003F388F" w:rsidRDefault="003F388F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Offcuts disposed properly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D28179B" w14:textId="7585BEFA" w:rsidR="003F388F" w:rsidRDefault="00924358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6209070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F388F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3F388F" w:rsidRPr="00D14D0E">
              <w:t xml:space="preserve"> </w:t>
            </w:r>
            <w:r w:rsidR="003F388F">
              <w:t xml:space="preserve">Yes    </w:t>
            </w:r>
            <w:sdt>
              <w:sdtPr>
                <w:rPr>
                  <w:sz w:val="28"/>
                  <w:szCs w:val="28"/>
                </w:rPr>
                <w:id w:val="15481701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F388F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3F388F">
              <w:rPr>
                <w:sz w:val="28"/>
                <w:szCs w:val="28"/>
              </w:rPr>
              <w:t xml:space="preserve"> </w:t>
            </w:r>
            <w:r w:rsidR="003F388F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61E894D" w14:textId="77777777" w:rsidR="003F388F" w:rsidRDefault="003F388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5F6331C" w14:textId="77777777" w:rsidR="003F388F" w:rsidRPr="0007227C" w:rsidRDefault="003F388F" w:rsidP="0007227C">
      <w:pPr>
        <w:rPr>
          <w:lang w:eastAsia="en-AU"/>
        </w:rPr>
      </w:pPr>
    </w:p>
    <w:p w14:paraId="6F943322" w14:textId="11C82D6F" w:rsidR="122A0F26" w:rsidRDefault="122A0F26" w:rsidP="122A0F26">
      <w:pPr>
        <w:rPr>
          <w:lang w:eastAsia="en-AU"/>
        </w:rPr>
      </w:pPr>
    </w:p>
    <w:p w14:paraId="51CEE403" w14:textId="0799B336" w:rsidR="122A0F26" w:rsidRDefault="122A0F26" w:rsidP="122A0F26">
      <w:pPr>
        <w:rPr>
          <w:lang w:eastAsia="en-AU"/>
        </w:rPr>
      </w:pPr>
    </w:p>
    <w:p w14:paraId="7D44EA4F" w14:textId="106289CB" w:rsidR="00DF357A" w:rsidRDefault="00DF357A" w:rsidP="00DF357A">
      <w:pPr>
        <w:pStyle w:val="Heading4"/>
        <w:numPr>
          <w:ilvl w:val="0"/>
          <w:numId w:val="0"/>
        </w:numPr>
        <w:ind w:left="284" w:hanging="284"/>
      </w:pPr>
      <w:r>
        <w:t xml:space="preserve">Section </w:t>
      </w:r>
      <w:r w:rsidR="006D69B3">
        <w:t>5</w:t>
      </w:r>
      <w:r w:rsidR="00DC7563">
        <w:t xml:space="preserve"> </w:t>
      </w:r>
      <w:r>
        <w:t xml:space="preserve">– </w:t>
      </w:r>
      <w:r w:rsidR="00636734">
        <w:t>Reflection</w:t>
      </w:r>
    </w:p>
    <w:p w14:paraId="686D8A37" w14:textId="5F1CA6FA" w:rsidR="00DF357A" w:rsidRPr="006A72B3" w:rsidRDefault="006D69B3" w:rsidP="00505609">
      <w:pPr>
        <w:rPr>
          <w:b/>
          <w:bCs/>
          <w:lang w:eastAsia="en-AU"/>
        </w:rPr>
      </w:pPr>
      <w:r>
        <w:rPr>
          <w:b/>
          <w:bCs/>
          <w:lang w:eastAsia="en-AU"/>
        </w:rPr>
        <w:t>What is one safety procedure you followed during cutting today</w:t>
      </w:r>
      <w:r w:rsidR="00636734">
        <w:rPr>
          <w:b/>
          <w:bCs/>
          <w:lang w:eastAsia="en-AU"/>
        </w:rPr>
        <w:t>?</w:t>
      </w:r>
    </w:p>
    <w:p w14:paraId="0C9B1FCD" w14:textId="693EB67C" w:rsidR="00B83531" w:rsidRDefault="00DF357A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</w:t>
      </w:r>
    </w:p>
    <w:p w14:paraId="2A0FD011" w14:textId="3F92ADE4" w:rsidR="007A49A9" w:rsidRPr="006A72B3" w:rsidRDefault="006D69B3" w:rsidP="007A49A9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What could you improve for better measurement or cutting accuracy </w:t>
      </w:r>
      <w:r w:rsidR="003E0F87">
        <w:rPr>
          <w:b/>
          <w:bCs/>
          <w:lang w:eastAsia="en-AU"/>
        </w:rPr>
        <w:t>next time</w:t>
      </w:r>
      <w:r w:rsidR="007A49A9">
        <w:rPr>
          <w:b/>
          <w:bCs/>
          <w:lang w:eastAsia="en-AU"/>
        </w:rPr>
        <w:t>?</w:t>
      </w:r>
    </w:p>
    <w:p w14:paraId="00CEE6A1" w14:textId="77777777" w:rsidR="007A49A9" w:rsidRPr="00D14D0E" w:rsidRDefault="007A49A9" w:rsidP="007A49A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4F80567E" w14:textId="158002B1" w:rsidR="00A02278" w:rsidRPr="00505609" w:rsidRDefault="00B83531" w:rsidP="00505609">
      <w:pPr>
        <w:spacing w:line="480" w:lineRule="auto"/>
        <w:rPr>
          <w:b/>
          <w:bCs/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  <w:r w:rsidR="000A30DB">
        <w:rPr>
          <w:lang w:eastAsia="en-AU"/>
        </w:rPr>
        <w:t>_______________________________________________________________________________________</w:t>
      </w:r>
    </w:p>
    <w:bookmarkEnd w:id="0"/>
    <w:bookmarkEnd w:id="1"/>
    <w:bookmarkEnd w:id="2"/>
    <w:bookmarkEnd w:id="3"/>
    <w:sectPr w:rsidR="00A02278" w:rsidRPr="0050560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2AEA874D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924358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3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19"/>
  </w:num>
  <w:num w:numId="3" w16cid:durableId="1776317215">
    <w:abstractNumId w:val="38"/>
  </w:num>
  <w:num w:numId="4" w16cid:durableId="1534071080">
    <w:abstractNumId w:val="31"/>
  </w:num>
  <w:num w:numId="5" w16cid:durableId="1673219778">
    <w:abstractNumId w:val="16"/>
  </w:num>
  <w:num w:numId="6" w16cid:durableId="1200585890">
    <w:abstractNumId w:val="29"/>
  </w:num>
  <w:num w:numId="7" w16cid:durableId="1908228620">
    <w:abstractNumId w:val="22"/>
  </w:num>
  <w:num w:numId="8" w16cid:durableId="1147357831">
    <w:abstractNumId w:val="2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5"/>
  </w:num>
  <w:num w:numId="20" w16cid:durableId="2127193325">
    <w:abstractNumId w:val="33"/>
  </w:num>
  <w:num w:numId="21" w16cid:durableId="383067315">
    <w:abstractNumId w:val="32"/>
  </w:num>
  <w:num w:numId="22" w16cid:durableId="1951935085">
    <w:abstractNumId w:val="36"/>
  </w:num>
  <w:num w:numId="23" w16cid:durableId="558134442">
    <w:abstractNumId w:val="35"/>
  </w:num>
  <w:num w:numId="24" w16cid:durableId="54202057">
    <w:abstractNumId w:val="26"/>
  </w:num>
  <w:num w:numId="25" w16cid:durableId="580530458">
    <w:abstractNumId w:val="30"/>
  </w:num>
  <w:num w:numId="26" w16cid:durableId="441651303">
    <w:abstractNumId w:val="24"/>
  </w:num>
  <w:num w:numId="27" w16cid:durableId="1674410907">
    <w:abstractNumId w:val="20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3"/>
  </w:num>
  <w:num w:numId="32" w16cid:durableId="1696350815">
    <w:abstractNumId w:val="27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7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8"/>
  </w:num>
  <w:num w:numId="39" w16cid:durableId="348682577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227C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0DB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1056C6"/>
    <w:rsid w:val="001103CE"/>
    <w:rsid w:val="001134C2"/>
    <w:rsid w:val="00113E91"/>
    <w:rsid w:val="001147E3"/>
    <w:rsid w:val="001167D3"/>
    <w:rsid w:val="00116B7B"/>
    <w:rsid w:val="001204C9"/>
    <w:rsid w:val="00120B5E"/>
    <w:rsid w:val="00121BC5"/>
    <w:rsid w:val="001333B4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FF8"/>
    <w:rsid w:val="002075FB"/>
    <w:rsid w:val="00207E01"/>
    <w:rsid w:val="00210265"/>
    <w:rsid w:val="002122DB"/>
    <w:rsid w:val="00212845"/>
    <w:rsid w:val="00215E27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A4719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22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1BB1"/>
    <w:rsid w:val="00372C25"/>
    <w:rsid w:val="00375E9E"/>
    <w:rsid w:val="00383625"/>
    <w:rsid w:val="00383839"/>
    <w:rsid w:val="0038594C"/>
    <w:rsid w:val="00391452"/>
    <w:rsid w:val="00391C7B"/>
    <w:rsid w:val="003A1B41"/>
    <w:rsid w:val="003B1BE7"/>
    <w:rsid w:val="003B48CA"/>
    <w:rsid w:val="003B5406"/>
    <w:rsid w:val="003B5C78"/>
    <w:rsid w:val="003B6AC0"/>
    <w:rsid w:val="003C4C4E"/>
    <w:rsid w:val="003D03DD"/>
    <w:rsid w:val="003D100E"/>
    <w:rsid w:val="003D38A3"/>
    <w:rsid w:val="003D6B5B"/>
    <w:rsid w:val="003D7C42"/>
    <w:rsid w:val="003E0F87"/>
    <w:rsid w:val="003E3BA2"/>
    <w:rsid w:val="003E6E7B"/>
    <w:rsid w:val="003F388F"/>
    <w:rsid w:val="00401EFE"/>
    <w:rsid w:val="00403F23"/>
    <w:rsid w:val="0040709F"/>
    <w:rsid w:val="00407D5F"/>
    <w:rsid w:val="00415688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55727"/>
    <w:rsid w:val="00460086"/>
    <w:rsid w:val="0047737A"/>
    <w:rsid w:val="00482039"/>
    <w:rsid w:val="00483FF1"/>
    <w:rsid w:val="00484C9F"/>
    <w:rsid w:val="00484E88"/>
    <w:rsid w:val="004850E1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5609"/>
    <w:rsid w:val="00507D95"/>
    <w:rsid w:val="0051524B"/>
    <w:rsid w:val="0052086D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4CB5"/>
    <w:rsid w:val="005D7B6A"/>
    <w:rsid w:val="005E0024"/>
    <w:rsid w:val="005E00D2"/>
    <w:rsid w:val="005E3B0A"/>
    <w:rsid w:val="005E592D"/>
    <w:rsid w:val="005F7F66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42F1"/>
    <w:rsid w:val="00664AF5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6D54"/>
    <w:rsid w:val="006C0898"/>
    <w:rsid w:val="006C0C7B"/>
    <w:rsid w:val="006C41D3"/>
    <w:rsid w:val="006D109A"/>
    <w:rsid w:val="006D47DB"/>
    <w:rsid w:val="006D588E"/>
    <w:rsid w:val="006D69B3"/>
    <w:rsid w:val="006F30EF"/>
    <w:rsid w:val="006F41C2"/>
    <w:rsid w:val="006F6457"/>
    <w:rsid w:val="00705358"/>
    <w:rsid w:val="0071425C"/>
    <w:rsid w:val="00715EFB"/>
    <w:rsid w:val="00717028"/>
    <w:rsid w:val="00722565"/>
    <w:rsid w:val="00722AB5"/>
    <w:rsid w:val="007264C2"/>
    <w:rsid w:val="007312AE"/>
    <w:rsid w:val="00734686"/>
    <w:rsid w:val="0073530C"/>
    <w:rsid w:val="0074097E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7CC"/>
    <w:rsid w:val="00793C09"/>
    <w:rsid w:val="0079669D"/>
    <w:rsid w:val="007A0D57"/>
    <w:rsid w:val="007A1880"/>
    <w:rsid w:val="007A49A9"/>
    <w:rsid w:val="007A52B5"/>
    <w:rsid w:val="007A5C53"/>
    <w:rsid w:val="007B2076"/>
    <w:rsid w:val="007B38C9"/>
    <w:rsid w:val="007B3E5D"/>
    <w:rsid w:val="007C1288"/>
    <w:rsid w:val="007C5C1E"/>
    <w:rsid w:val="007C6219"/>
    <w:rsid w:val="007D00B8"/>
    <w:rsid w:val="007D1388"/>
    <w:rsid w:val="007D3C76"/>
    <w:rsid w:val="007D3DCD"/>
    <w:rsid w:val="007E1382"/>
    <w:rsid w:val="007E1A7D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12263"/>
    <w:rsid w:val="00821060"/>
    <w:rsid w:val="0082109F"/>
    <w:rsid w:val="00825B93"/>
    <w:rsid w:val="00827B16"/>
    <w:rsid w:val="00837177"/>
    <w:rsid w:val="00845D17"/>
    <w:rsid w:val="008509E4"/>
    <w:rsid w:val="008511DC"/>
    <w:rsid w:val="00855F76"/>
    <w:rsid w:val="00863241"/>
    <w:rsid w:val="00865E14"/>
    <w:rsid w:val="00874216"/>
    <w:rsid w:val="00876B68"/>
    <w:rsid w:val="008775A8"/>
    <w:rsid w:val="00880F54"/>
    <w:rsid w:val="00884A87"/>
    <w:rsid w:val="0088534E"/>
    <w:rsid w:val="0088551A"/>
    <w:rsid w:val="0089265E"/>
    <w:rsid w:val="008A0FB4"/>
    <w:rsid w:val="008A30ED"/>
    <w:rsid w:val="008A6AED"/>
    <w:rsid w:val="008B4827"/>
    <w:rsid w:val="008B5E00"/>
    <w:rsid w:val="008C3FDC"/>
    <w:rsid w:val="008C6121"/>
    <w:rsid w:val="008D0421"/>
    <w:rsid w:val="008D7125"/>
    <w:rsid w:val="008E3286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358"/>
    <w:rsid w:val="00924506"/>
    <w:rsid w:val="00924B81"/>
    <w:rsid w:val="00925183"/>
    <w:rsid w:val="00931CD7"/>
    <w:rsid w:val="00940736"/>
    <w:rsid w:val="00941FC8"/>
    <w:rsid w:val="00944101"/>
    <w:rsid w:val="0094539E"/>
    <w:rsid w:val="0094687C"/>
    <w:rsid w:val="00952775"/>
    <w:rsid w:val="0096505C"/>
    <w:rsid w:val="00970806"/>
    <w:rsid w:val="00971393"/>
    <w:rsid w:val="00971CF7"/>
    <w:rsid w:val="00993F21"/>
    <w:rsid w:val="009951A4"/>
    <w:rsid w:val="00996B4C"/>
    <w:rsid w:val="009A0A86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085B"/>
    <w:rsid w:val="009F3CD4"/>
    <w:rsid w:val="009F7DA1"/>
    <w:rsid w:val="00A02278"/>
    <w:rsid w:val="00A02A53"/>
    <w:rsid w:val="00A12389"/>
    <w:rsid w:val="00A14129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1475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97683"/>
    <w:rsid w:val="00AA39CE"/>
    <w:rsid w:val="00AA6E67"/>
    <w:rsid w:val="00AB0332"/>
    <w:rsid w:val="00AB4D74"/>
    <w:rsid w:val="00AC1B53"/>
    <w:rsid w:val="00AC5F6D"/>
    <w:rsid w:val="00AC755D"/>
    <w:rsid w:val="00AD0C20"/>
    <w:rsid w:val="00AE5A13"/>
    <w:rsid w:val="00AF35CC"/>
    <w:rsid w:val="00AF767F"/>
    <w:rsid w:val="00B04E55"/>
    <w:rsid w:val="00B06C89"/>
    <w:rsid w:val="00B07553"/>
    <w:rsid w:val="00B1236A"/>
    <w:rsid w:val="00B125A5"/>
    <w:rsid w:val="00B2181C"/>
    <w:rsid w:val="00B223A2"/>
    <w:rsid w:val="00B230D0"/>
    <w:rsid w:val="00B26449"/>
    <w:rsid w:val="00B27092"/>
    <w:rsid w:val="00B300C7"/>
    <w:rsid w:val="00B319B7"/>
    <w:rsid w:val="00B3336D"/>
    <w:rsid w:val="00B42C75"/>
    <w:rsid w:val="00B432FB"/>
    <w:rsid w:val="00B4451E"/>
    <w:rsid w:val="00B466E3"/>
    <w:rsid w:val="00B51292"/>
    <w:rsid w:val="00B518E1"/>
    <w:rsid w:val="00B54683"/>
    <w:rsid w:val="00B553E9"/>
    <w:rsid w:val="00B61659"/>
    <w:rsid w:val="00B71847"/>
    <w:rsid w:val="00B8272D"/>
    <w:rsid w:val="00B830BE"/>
    <w:rsid w:val="00B83531"/>
    <w:rsid w:val="00B8665D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01EA"/>
    <w:rsid w:val="00BF291E"/>
    <w:rsid w:val="00BF371A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309E"/>
    <w:rsid w:val="00CA65AA"/>
    <w:rsid w:val="00CA6CF4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1F39"/>
    <w:rsid w:val="00D4502D"/>
    <w:rsid w:val="00D54D80"/>
    <w:rsid w:val="00D644A1"/>
    <w:rsid w:val="00D67F11"/>
    <w:rsid w:val="00D73BB3"/>
    <w:rsid w:val="00D74634"/>
    <w:rsid w:val="00D77E24"/>
    <w:rsid w:val="00D80E22"/>
    <w:rsid w:val="00D81CDC"/>
    <w:rsid w:val="00D82E27"/>
    <w:rsid w:val="00D83BFB"/>
    <w:rsid w:val="00D85083"/>
    <w:rsid w:val="00D85CD9"/>
    <w:rsid w:val="00D901BB"/>
    <w:rsid w:val="00D90FD9"/>
    <w:rsid w:val="00D92F70"/>
    <w:rsid w:val="00DA13C4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3426"/>
    <w:rsid w:val="00DF357A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1BCA"/>
    <w:rsid w:val="00E35763"/>
    <w:rsid w:val="00E41E5C"/>
    <w:rsid w:val="00E429E6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926B1"/>
    <w:rsid w:val="00E95C17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0FE6BB0"/>
    <w:rsid w:val="0AB92C71"/>
    <w:rsid w:val="0D1C2863"/>
    <w:rsid w:val="122A0F26"/>
    <w:rsid w:val="182DF8C8"/>
    <w:rsid w:val="2268EEE1"/>
    <w:rsid w:val="40F2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A0882B-4579-4670-B94C-B3A7CE85CB17}"/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0</TotalTime>
  <Pages>3</Pages>
  <Words>416</Words>
  <Characters>2374</Characters>
  <Application>Microsoft Office Word</Application>
  <DocSecurity>0</DocSecurity>
  <Lines>19</Lines>
  <Paragraphs>5</Paragraphs>
  <ScaleCrop>false</ScaleCrop>
  <Manager/>
  <Company/>
  <LinksUpToDate>false</LinksUpToDate>
  <CharactersWithSpaces>2785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17</cp:revision>
  <dcterms:created xsi:type="dcterms:W3CDTF">2025-07-09T14:37:00Z</dcterms:created>
  <dcterms:modified xsi:type="dcterms:W3CDTF">2025-09-26T03:48:00Z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